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B4F49" w14:textId="77777777" w:rsidR="00BE24A1" w:rsidRDefault="00BE24A1" w:rsidP="00BE24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WYKKAM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22DA3CB" w14:textId="77777777" w:rsidR="00BE24A1" w:rsidRDefault="00BE24A1" w:rsidP="00BE24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Walden, Essex. Mason.</w:t>
      </w:r>
    </w:p>
    <w:p w14:paraId="5BF1A1C0" w14:textId="77777777" w:rsidR="00BE24A1" w:rsidRDefault="00BE24A1" w:rsidP="00BE24A1">
      <w:pPr>
        <w:rPr>
          <w:rFonts w:ascii="Times New Roman" w:hAnsi="Times New Roman" w:cs="Times New Roman"/>
        </w:rPr>
      </w:pPr>
    </w:p>
    <w:p w14:paraId="5FD71817" w14:textId="77777777" w:rsidR="00BE24A1" w:rsidRDefault="00BE24A1" w:rsidP="00BE24A1">
      <w:pPr>
        <w:rPr>
          <w:rFonts w:ascii="Times New Roman" w:hAnsi="Times New Roman" w:cs="Times New Roman"/>
        </w:rPr>
      </w:pPr>
    </w:p>
    <w:p w14:paraId="59C42649" w14:textId="77777777" w:rsidR="00BE24A1" w:rsidRDefault="00BE24A1" w:rsidP="00BE24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Keye</w:t>
      </w:r>
      <w:proofErr w:type="spellEnd"/>
      <w:r>
        <w:rPr>
          <w:rFonts w:ascii="Times New Roman" w:hAnsi="Times New Roman" w:cs="Times New Roman"/>
        </w:rPr>
        <w:t>, Rector of Burwell, Cambridgeshire(q.v.), brought a plaint of</w:t>
      </w:r>
    </w:p>
    <w:p w14:paraId="54FDA8FE" w14:textId="77777777" w:rsidR="00BE24A1" w:rsidRDefault="00BE24A1" w:rsidP="00BE24A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debt against him, John </w:t>
      </w:r>
      <w:proofErr w:type="spellStart"/>
      <w:r>
        <w:rPr>
          <w:rFonts w:ascii="Times New Roman" w:hAnsi="Times New Roman" w:cs="Times New Roman"/>
        </w:rPr>
        <w:t>Halydaunce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Hinxston</w:t>
      </w:r>
      <w:proofErr w:type="spellEnd"/>
      <w:r>
        <w:rPr>
          <w:rFonts w:ascii="Times New Roman" w:hAnsi="Times New Roman" w:cs="Times New Roman"/>
        </w:rPr>
        <w:t>, Cambridgeshire(q.v.), and William Barker of Walden(q.v.).</w:t>
      </w:r>
    </w:p>
    <w:p w14:paraId="2248F663" w14:textId="77777777" w:rsidR="00BE24A1" w:rsidRDefault="00BE24A1" w:rsidP="00BE24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420ECD5" w14:textId="77777777" w:rsidR="00BE24A1" w:rsidRDefault="00BE24A1" w:rsidP="00BE24A1">
      <w:pPr>
        <w:rPr>
          <w:rFonts w:ascii="Times New Roman" w:hAnsi="Times New Roman" w:cs="Times New Roman"/>
        </w:rPr>
      </w:pPr>
    </w:p>
    <w:p w14:paraId="5E2AA269" w14:textId="77777777" w:rsidR="00BE24A1" w:rsidRDefault="00BE24A1" w:rsidP="00BE24A1">
      <w:pPr>
        <w:rPr>
          <w:rFonts w:ascii="Times New Roman" w:hAnsi="Times New Roman" w:cs="Times New Roman"/>
        </w:rPr>
      </w:pPr>
    </w:p>
    <w:p w14:paraId="24A579BA" w14:textId="77777777" w:rsidR="00BE24A1" w:rsidRDefault="00BE24A1" w:rsidP="00BE24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2018</w:t>
      </w:r>
    </w:p>
    <w:p w14:paraId="62387F71" w14:textId="77777777" w:rsidR="006B2F86" w:rsidRPr="00E71FC3" w:rsidRDefault="00BE24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6C4C2" w14:textId="77777777" w:rsidR="00BE24A1" w:rsidRDefault="00BE24A1" w:rsidP="00E71FC3">
      <w:r>
        <w:separator/>
      </w:r>
    </w:p>
  </w:endnote>
  <w:endnote w:type="continuationSeparator" w:id="0">
    <w:p w14:paraId="3BE2A07B" w14:textId="77777777" w:rsidR="00BE24A1" w:rsidRDefault="00BE24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53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DEB4B" w14:textId="77777777" w:rsidR="00BE24A1" w:rsidRDefault="00BE24A1" w:rsidP="00E71FC3">
      <w:r>
        <w:separator/>
      </w:r>
    </w:p>
  </w:footnote>
  <w:footnote w:type="continuationSeparator" w:id="0">
    <w:p w14:paraId="3CC2C7C4" w14:textId="77777777" w:rsidR="00BE24A1" w:rsidRDefault="00BE24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A1"/>
    <w:rsid w:val="001A7C09"/>
    <w:rsid w:val="00577BD5"/>
    <w:rsid w:val="00656CBA"/>
    <w:rsid w:val="006A1F77"/>
    <w:rsid w:val="00733BE7"/>
    <w:rsid w:val="00AB52E8"/>
    <w:rsid w:val="00B16D3F"/>
    <w:rsid w:val="00BB41AC"/>
    <w:rsid w:val="00BE24A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752A3"/>
  <w15:chartTrackingRefBased/>
  <w15:docId w15:val="{EE234AEC-B77E-42E7-9ECE-D4279FE0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4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E24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2018-03-07T21:23:00Z</dcterms:created>
  <dcterms:modified xsi:type="dcterms:W3CDTF">2018-03-07T21:23:00Z</dcterms:modified>
</cp:coreProperties>
</file>